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附件</w:t>
      </w:r>
      <w:r>
        <w:rPr>
          <w:rFonts w:hint="eastAsia"/>
          <w:lang w:val="en-US" w:eastAsia="zh-CN"/>
        </w:rPr>
        <w:t>1 委托书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7434580"/>
            <wp:effectExtent l="0" t="0" r="9525" b="2540"/>
            <wp:docPr id="1" name="图片 1" descr="新文档 2018-11-13 11.42.1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新文档 2018-11-13 11.42.19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3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附件2-1 原环评批复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031355"/>
            <wp:effectExtent l="0" t="0" r="635" b="9525"/>
            <wp:docPr id="4" name="图片 4" descr="新文档 2018-11-08 15.51.41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新文档 2018-11-08 15.51.41_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880" cy="7018655"/>
            <wp:effectExtent l="0" t="0" r="10160" b="6985"/>
            <wp:docPr id="5" name="图片 5" descr="新文档 2018-11-08 15.51.41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新文档 2018-11-08 15.51.41_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1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7156450"/>
            <wp:effectExtent l="0" t="0" r="3810" b="6350"/>
            <wp:docPr id="6" name="图片 6" descr="新文档 2018-11-08 15.51.41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新文档 2018-11-08 15.51.41_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5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附件2-2 原环评批复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031355"/>
            <wp:effectExtent l="0" t="0" r="635" b="9525"/>
            <wp:docPr id="7" name="图片 7" descr="新文档 2018-11-08 15.51.4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新文档 2018-11-08 15.51.41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031355"/>
            <wp:effectExtent l="0" t="0" r="635" b="9525"/>
            <wp:docPr id="8" name="图片 8" descr="新文档 2018-11-08 15.51.4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新文档 2018-11-08 15.51.41_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附件3 国土证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51450" cy="3938270"/>
            <wp:effectExtent l="0" t="0" r="6350" b="8890"/>
            <wp:docPr id="9" name="图片 9" descr="新文档 2018-11-08 15.51.41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新文档 2018-11-08 15.51.41_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393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附件4-1 燃气协议（锅炉）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659630" cy="7139305"/>
            <wp:effectExtent l="0" t="0" r="8255" b="3810"/>
            <wp:docPr id="2" name="图片 2" descr="876347851436142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76347851436142410"/>
                    <pic:cNvPicPr>
                      <a:picLocks noChangeAspect="1"/>
                    </pic:cNvPicPr>
                  </pic:nvPicPr>
                  <pic:blipFill>
                    <a:blip r:embed="rId11"/>
                    <a:srcRect t="3186" b="144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59630" cy="713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附件4-</w:t>
      </w:r>
      <w:bookmarkStart w:id="0" w:name="_GoBack"/>
      <w:bookmarkEnd w:id="0"/>
      <w:r>
        <w:rPr>
          <w:rFonts w:hint="eastAsia"/>
          <w:lang w:val="en-US" w:eastAsia="zh-CN"/>
        </w:rPr>
        <w:t>2 燃气协议（食堂）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687570" cy="6951345"/>
            <wp:effectExtent l="0" t="0" r="13335" b="6350"/>
            <wp:docPr id="3" name="图片 3" descr="644992057784286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4499205778428606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687570" cy="695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5BD77C5"/>
    <w:rsid w:val="47FC1122"/>
    <w:rsid w:val="58BC2175"/>
    <w:rsid w:val="6D535020"/>
    <w:rsid w:val="75BD7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Lines="0" w:beforeAutospacing="0" w:afterLines="0" w:afterAutospacing="0" w:line="240" w:lineRule="auto"/>
      <w:outlineLvl w:val="2"/>
    </w:pPr>
    <w:rPr>
      <w:rFonts w:eastAsia="黑体" w:asciiTheme="minorAscii" w:hAnsiTheme="minorAscii"/>
      <w:sz w:val="28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6">
    <w:name w:val="Default Paragraph Font"/>
    <w:semiHidden/>
    <w:uiPriority w:val="0"/>
  </w:style>
  <w:style w:type="table" w:default="1" w:styleId="7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2018-11-08T07:34:00Z</dcterms:created>
  <dc:creator>Administrator</dc:creator>
  <cp:lastModifiedBy>Administrator</cp:lastModifiedBy>
  <dcterms:modified xsi:type="dcterms:W3CDTF">2018-11-20T01:54:52Z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